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Gesamt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Gesamt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